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37C" w:rsidRDefault="00FF737C" w:rsidP="00FF73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ROSE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FF737C" w:rsidRDefault="00FF737C" w:rsidP="00FF73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737C" w:rsidRDefault="00FF737C" w:rsidP="00FF73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737C" w:rsidRDefault="00FF737C" w:rsidP="00FF73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Newmarket,</w:t>
      </w:r>
    </w:p>
    <w:p w:rsidR="00FF737C" w:rsidRDefault="00FF737C" w:rsidP="00FF73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Cambridgeshire, into lands of the late Sir Henry Percy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Atholl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F737C" w:rsidRDefault="00FF737C" w:rsidP="00FF73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24-59)</w:t>
      </w:r>
    </w:p>
    <w:p w:rsidR="00FF737C" w:rsidRDefault="00FF737C" w:rsidP="00FF73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737C" w:rsidRDefault="00FF737C" w:rsidP="00FF73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FF737C" w:rsidRDefault="00FF737C" w:rsidP="00FF73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March 2016</w:t>
      </w:r>
      <w:bookmarkStart w:id="0" w:name="_GoBack"/>
      <w:bookmarkEnd w:id="0"/>
    </w:p>
    <w:sectPr w:rsidR="006B2F86" w:rsidRPr="00FF737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37C" w:rsidRDefault="00FF737C" w:rsidP="00E71FC3">
      <w:pPr>
        <w:spacing w:after="0" w:line="240" w:lineRule="auto"/>
      </w:pPr>
      <w:r>
        <w:separator/>
      </w:r>
    </w:p>
  </w:endnote>
  <w:endnote w:type="continuationSeparator" w:id="0">
    <w:p w:rsidR="00FF737C" w:rsidRDefault="00FF737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37C" w:rsidRDefault="00FF737C" w:rsidP="00E71FC3">
      <w:pPr>
        <w:spacing w:after="0" w:line="240" w:lineRule="auto"/>
      </w:pPr>
      <w:r>
        <w:separator/>
      </w:r>
    </w:p>
  </w:footnote>
  <w:footnote w:type="continuationSeparator" w:id="0">
    <w:p w:rsidR="00FF737C" w:rsidRDefault="00FF737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37C"/>
    <w:rsid w:val="00AB52E8"/>
    <w:rsid w:val="00B16D3F"/>
    <w:rsid w:val="00E71FC3"/>
    <w:rsid w:val="00EF4813"/>
    <w:rsid w:val="00FF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67F15"/>
  <w15:chartTrackingRefBased/>
  <w15:docId w15:val="{1016E770-E34D-4AE3-8AAF-D43BEC850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2016-03-13T21:34:00Z</dcterms:created>
  <dcterms:modified xsi:type="dcterms:W3CDTF">2016-03-13T21:35:00Z</dcterms:modified>
</cp:coreProperties>
</file>